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64911" w:rsidRDefault="003812C9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2C9">
              <w:rPr>
                <w:b/>
                <w:sz w:val="26"/>
                <w:szCs w:val="26"/>
                <w:lang w:val="en-US"/>
              </w:rPr>
              <w:t>203A</w:t>
            </w:r>
            <w:r w:rsidR="00564911">
              <w:rPr>
                <w:b/>
                <w:sz w:val="26"/>
                <w:szCs w:val="26"/>
              </w:rPr>
              <w:t>_108</w:t>
            </w:r>
          </w:p>
        </w:tc>
      </w:tr>
      <w:tr w:rsidR="00C44B8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35C5F" w:rsidRDefault="006905C1" w:rsidP="006C7F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35C5F">
              <w:rPr>
                <w:b/>
                <w:sz w:val="26"/>
                <w:szCs w:val="26"/>
                <w:lang w:val="en-US"/>
              </w:rPr>
              <w:t>2221258</w:t>
            </w:r>
            <w:bookmarkStart w:id="0" w:name="_GoBack"/>
            <w:bookmarkEnd w:id="0"/>
          </w:p>
        </w:tc>
      </w:tr>
    </w:tbl>
    <w:p w:rsidR="00C44B8B" w:rsidRPr="00CB6078" w:rsidRDefault="00C44B8B" w:rsidP="006C7FAC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B47D90">
        <w:rPr>
          <w:b/>
          <w:sz w:val="26"/>
          <w:szCs w:val="26"/>
        </w:rPr>
        <w:t>(</w:t>
      </w:r>
      <w:r w:rsidR="006905C1" w:rsidRPr="00B35C5F">
        <w:rPr>
          <w:b/>
          <w:sz w:val="26"/>
          <w:szCs w:val="26"/>
        </w:rPr>
        <w:t>Уголок стальной равнополочный 100х8</w:t>
      </w:r>
      <w:r w:rsidR="00B47D90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BD2843" w:rsidRPr="00B47D90">
        <w:rPr>
          <w:b/>
          <w:sz w:val="26"/>
          <w:szCs w:val="26"/>
          <w:u w:val="single"/>
        </w:rPr>
        <w:t>203</w:t>
      </w:r>
      <w:r w:rsidR="00620938" w:rsidRPr="00B47D90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D14A5D" w:rsidRDefault="00D14A5D" w:rsidP="00D14A5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D14A5D" w:rsidRDefault="00D14A5D" w:rsidP="00D14A5D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D14A5D" w:rsidRDefault="00D14A5D" w:rsidP="00D14A5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D14A5D" w:rsidRPr="00CB6078" w:rsidRDefault="00D14A5D" w:rsidP="00D14A5D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14A5D" w:rsidRPr="00CB6078" w:rsidRDefault="00D14A5D" w:rsidP="00D14A5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14A5D" w:rsidRPr="00CB6078" w:rsidRDefault="00D14A5D" w:rsidP="00D14A5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D14A5D" w:rsidRPr="00FF548D" w:rsidRDefault="00D14A5D" w:rsidP="00D14A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D14A5D" w:rsidRPr="00CB6078" w:rsidRDefault="00D14A5D" w:rsidP="00D14A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14A5D" w:rsidRPr="00CB6078" w:rsidRDefault="00D14A5D" w:rsidP="00D14A5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D14A5D" w:rsidRPr="00CB6078" w:rsidRDefault="00D14A5D" w:rsidP="00D14A5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14A5D" w:rsidRPr="00CB6078" w:rsidRDefault="00D14A5D" w:rsidP="00D14A5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D14A5D" w:rsidRPr="00CB6078" w:rsidRDefault="00D14A5D" w:rsidP="00D14A5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D14A5D" w:rsidRDefault="00D14A5D" w:rsidP="00D14A5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D14A5D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D14A5D" w:rsidRPr="00CB6078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14A5D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D14A5D" w:rsidRPr="00CB6078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14A5D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D14A5D" w:rsidRPr="00CB6078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D14A5D" w:rsidRPr="00CB6078" w:rsidRDefault="00D14A5D" w:rsidP="00D14A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4A5D" w:rsidRPr="00CB6078" w:rsidRDefault="00D14A5D" w:rsidP="00D14A5D">
      <w:pPr>
        <w:rPr>
          <w:sz w:val="26"/>
          <w:szCs w:val="26"/>
        </w:rPr>
      </w:pPr>
    </w:p>
    <w:p w:rsidR="00D14A5D" w:rsidRPr="00CB6078" w:rsidRDefault="00D14A5D" w:rsidP="00D14A5D">
      <w:pPr>
        <w:rPr>
          <w:sz w:val="26"/>
          <w:szCs w:val="26"/>
        </w:rPr>
      </w:pPr>
    </w:p>
    <w:p w:rsidR="00D14A5D" w:rsidRPr="00CB6078" w:rsidRDefault="00D14A5D" w:rsidP="00D14A5D">
      <w:pPr>
        <w:ind w:firstLine="0"/>
        <w:rPr>
          <w:sz w:val="22"/>
          <w:szCs w:val="22"/>
        </w:rPr>
      </w:pPr>
      <w:r w:rsidRPr="00CB6078">
        <w:rPr>
          <w:sz w:val="26"/>
          <w:szCs w:val="26"/>
        </w:rPr>
        <w:t>_____________________________________________/___________</w:t>
      </w:r>
      <w:r w:rsidR="006C7FAC">
        <w:rPr>
          <w:sz w:val="26"/>
          <w:szCs w:val="26"/>
        </w:rPr>
        <w:t>_</w:t>
      </w:r>
      <w:r w:rsidRPr="00CB6078">
        <w:rPr>
          <w:sz w:val="26"/>
          <w:szCs w:val="26"/>
        </w:rPr>
        <w:t>_______/________________</w:t>
      </w: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D14A5D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7B3" w:rsidRDefault="009507B3">
      <w:r>
        <w:separator/>
      </w:r>
    </w:p>
  </w:endnote>
  <w:endnote w:type="continuationSeparator" w:id="0">
    <w:p w:rsidR="009507B3" w:rsidRDefault="009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7B3" w:rsidRDefault="009507B3">
      <w:r>
        <w:separator/>
      </w:r>
    </w:p>
  </w:footnote>
  <w:footnote w:type="continuationSeparator" w:id="0">
    <w:p w:rsidR="009507B3" w:rsidRDefault="00950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E225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5C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2C43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E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2C9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4911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5C1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C7FAC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7B3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00B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EB"/>
    <w:rsid w:val="00AD4DE9"/>
    <w:rsid w:val="00AD52A0"/>
    <w:rsid w:val="00AD5A61"/>
    <w:rsid w:val="00AD623E"/>
    <w:rsid w:val="00AD7048"/>
    <w:rsid w:val="00AE1B50"/>
    <w:rsid w:val="00AE20B1"/>
    <w:rsid w:val="00AE2253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C5F"/>
    <w:rsid w:val="00B37632"/>
    <w:rsid w:val="00B4184D"/>
    <w:rsid w:val="00B42BD5"/>
    <w:rsid w:val="00B43052"/>
    <w:rsid w:val="00B4318F"/>
    <w:rsid w:val="00B45886"/>
    <w:rsid w:val="00B45EAF"/>
    <w:rsid w:val="00B47D90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C3E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578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A33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A5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12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BEECF2-3303-4992-BFD6-0AAC332E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69BA5-4CC0-4489-9DE2-28AEDDDAE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BB4B2-6E2B-4399-A384-4DFD24FCF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E403F-4D53-42D5-AF8D-8A61D7334E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C47F5CC-B1F7-469E-AC09-E6E4C884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2020-05-27T09:38:00Z</dcterms:created>
  <dcterms:modified xsi:type="dcterms:W3CDTF">2020-05-27T09:39:00Z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